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C5" w:rsidRPr="00A16F53" w:rsidRDefault="00816CC5" w:rsidP="00A16F53">
      <w:pPr>
        <w:spacing w:after="240" w:line="240" w:lineRule="auto"/>
        <w:ind w:left="426"/>
        <w:rPr>
          <w:rFonts w:ascii="Times New Roman" w:hAnsi="Times New Roman"/>
          <w:b/>
          <w:color w:val="003366"/>
          <w:spacing w:val="4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>ХИМИИ                                   10-11 КЛАССОВ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№1</w:t>
      </w:r>
      <w:r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с. Кулары»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t xml:space="preserve"> </w:t>
      </w:r>
      <w:r w:rsidRPr="00FE07FF">
        <w:rPr>
          <w:rFonts w:ascii="Times New Roman" w:hAnsi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816CC5" w:rsidRPr="00A16F53" w:rsidRDefault="00816CC5" w:rsidP="00A16F53">
      <w:pPr>
        <w:rPr>
          <w:rFonts w:ascii="Times New Roman" w:hAnsi="Times New Roman"/>
          <w:sz w:val="28"/>
          <w:szCs w:val="28"/>
        </w:rPr>
      </w:pPr>
      <w:r w:rsidRPr="00A16F53">
        <w:rPr>
          <w:rFonts w:ascii="Times New Roman" w:hAnsi="Times New Roman"/>
          <w:sz w:val="28"/>
          <w:szCs w:val="28"/>
        </w:rPr>
        <w:t xml:space="preserve"> Рабочая программа по учебному предмету «Химия» для 10-11 классов составлена в соответствии с Федеральным государственным образовательным стандартом среднего общего образования Постановлением «Об утверждении СанПин 2.4.2.2821-10 «Санитарно-эпидемиологические требования к условиям и организации обучения в общеобразовательных учреждениях» и  согласно приказу Министерства образования и науки Российской Федерации  от 01.02.2012 № 74 « О внесении изменений в федеральный государственный образовательный стандарт основного среднего образования, утвержденный приказом Министерства образования и науки Российской Федерации от от 9 марта </w:t>
      </w:r>
      <w:smartTag w:uri="urn:schemas-microsoft-com:office:smarttags" w:element="metricconverter">
        <w:smartTagPr>
          <w:attr w:name="ProductID" w:val="2004 г"/>
        </w:smartTagPr>
        <w:r w:rsidRPr="00A16F53">
          <w:rPr>
            <w:rFonts w:ascii="Times New Roman" w:hAnsi="Times New Roman"/>
            <w:sz w:val="28"/>
            <w:szCs w:val="28"/>
          </w:rPr>
          <w:t>2004 г</w:t>
        </w:r>
      </w:smartTag>
      <w:r w:rsidRPr="00A16F53">
        <w:rPr>
          <w:rFonts w:ascii="Times New Roman" w:hAnsi="Times New Roman"/>
          <w:sz w:val="28"/>
          <w:szCs w:val="28"/>
        </w:rPr>
        <w:t xml:space="preserve">. № 1312»; на основании учебно – методического комплекта по учебному курсу «Химия» под редакцией Г.Е.Рудзитиса и Ф.Г. Фельдмана. </w:t>
      </w:r>
    </w:p>
    <w:p w:rsidR="00816CC5" w:rsidRPr="00A16F53" w:rsidRDefault="00816CC5" w:rsidP="00A16F53">
      <w:pPr>
        <w:rPr>
          <w:rFonts w:ascii="Times New Roman" w:hAnsi="Times New Roman"/>
          <w:sz w:val="28"/>
          <w:szCs w:val="28"/>
        </w:rPr>
      </w:pPr>
      <w:r w:rsidRPr="00A16F53">
        <w:rPr>
          <w:rFonts w:ascii="Times New Roman" w:hAnsi="Times New Roman"/>
          <w:sz w:val="28"/>
          <w:szCs w:val="28"/>
        </w:rPr>
        <w:t xml:space="preserve">Преподавание ведѐтся по УМК: </w:t>
      </w:r>
    </w:p>
    <w:p w:rsidR="00816CC5" w:rsidRPr="00A16F53" w:rsidRDefault="00816CC5" w:rsidP="00A16F5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16F53">
        <w:rPr>
          <w:rFonts w:ascii="Times New Roman" w:hAnsi="Times New Roman"/>
          <w:sz w:val="28"/>
          <w:szCs w:val="28"/>
        </w:rPr>
        <w:t xml:space="preserve">10-11 классы Г.Е.Рудзитис и Ф.Г. Фельдман. – М.: Просвещение </w:t>
      </w:r>
    </w:p>
    <w:p w:rsidR="00816CC5" w:rsidRPr="00A16F53" w:rsidRDefault="00816CC5" w:rsidP="00A16F53">
      <w:pPr>
        <w:rPr>
          <w:rFonts w:ascii="Times New Roman" w:hAnsi="Times New Roman"/>
          <w:b/>
          <w:sz w:val="28"/>
          <w:szCs w:val="28"/>
        </w:rPr>
      </w:pPr>
      <w:r w:rsidRPr="00A16F53">
        <w:rPr>
          <w:rFonts w:ascii="Times New Roman" w:hAnsi="Times New Roman"/>
          <w:sz w:val="28"/>
          <w:szCs w:val="28"/>
        </w:rPr>
        <w:t xml:space="preserve">Программа в 10-11 классах рассчитана на 2 час в неделю (по 70 часов в год), что соответствует ФГОС СОО и количеству часов по учебному плану образовательного учреждения.               </w:t>
      </w:r>
    </w:p>
    <w:p w:rsidR="00816CC5" w:rsidRPr="00A16F53" w:rsidRDefault="00816CC5" w:rsidP="00A16F5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A16F53">
        <w:rPr>
          <w:rFonts w:ascii="Times New Roman" w:hAnsi="Times New Roman"/>
          <w:b/>
          <w:sz w:val="28"/>
          <w:szCs w:val="28"/>
        </w:rPr>
        <w:t>Структура рабочей программы</w:t>
      </w:r>
    </w:p>
    <w:p w:rsidR="00816CC5" w:rsidRPr="00A16F53" w:rsidRDefault="00816CC5" w:rsidP="00A16F53">
      <w:pPr>
        <w:spacing w:before="100" w:after="10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A16F53">
        <w:rPr>
          <w:rFonts w:ascii="Times New Roman" w:hAnsi="Times New Roman"/>
          <w:sz w:val="28"/>
          <w:szCs w:val="28"/>
          <w:lang w:eastAsia="ru-RU"/>
        </w:rPr>
        <w:t>На основании приказа  2.</w:t>
      </w:r>
      <w:r w:rsidRPr="00A16F53">
        <w:rPr>
          <w:rFonts w:ascii="Times New Roman" w:hAnsi="Times New Roman"/>
          <w:sz w:val="28"/>
          <w:szCs w:val="28"/>
          <w:lang w:eastAsia="ru-RU"/>
        </w:rPr>
        <w:tab/>
        <w:t xml:space="preserve">Приказом   Министерства образования и науки Российской Федерации» от 01.02.2012 № 74 «О внесении изменений в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A16F53">
          <w:rPr>
            <w:rFonts w:ascii="Times New Roman" w:hAnsi="Times New Roman"/>
            <w:sz w:val="28"/>
            <w:szCs w:val="28"/>
            <w:lang w:eastAsia="ru-RU"/>
          </w:rPr>
          <w:t>2004 г</w:t>
        </w:r>
      </w:smartTag>
      <w:r w:rsidRPr="00A16F53">
        <w:rPr>
          <w:rFonts w:ascii="Times New Roman" w:hAnsi="Times New Roman"/>
          <w:sz w:val="28"/>
          <w:szCs w:val="28"/>
          <w:lang w:eastAsia="ru-RU"/>
        </w:rPr>
        <w:t>. № 1312»</w:t>
      </w:r>
    </w:p>
    <w:p w:rsidR="00816CC5" w:rsidRPr="00A16F53" w:rsidRDefault="00816CC5" w:rsidP="00A16F5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816CC5" w:rsidRPr="00A16F53" w:rsidRDefault="00816CC5" w:rsidP="00A16F5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16F53">
        <w:rPr>
          <w:rFonts w:ascii="Times New Roman" w:hAnsi="Times New Roman"/>
          <w:sz w:val="28"/>
          <w:szCs w:val="28"/>
        </w:rPr>
        <w:t>Рабочая программа по Химии состоит из следующих разделов:</w:t>
      </w:r>
    </w:p>
    <w:p w:rsidR="00816CC5" w:rsidRPr="00A16F53" w:rsidRDefault="00816CC5" w:rsidP="00A16F53">
      <w:pPr>
        <w:spacing w:after="0" w:line="360" w:lineRule="auto"/>
        <w:ind w:left="284"/>
        <w:rPr>
          <w:rFonts w:ascii="Times New Roman" w:hAnsi="Times New Roman"/>
          <w:sz w:val="28"/>
          <w:szCs w:val="28"/>
        </w:rPr>
      </w:pPr>
      <w:r w:rsidRPr="00A16F53">
        <w:rPr>
          <w:rFonts w:ascii="Times New Roman" w:hAnsi="Times New Roman"/>
          <w:sz w:val="28"/>
          <w:szCs w:val="28"/>
        </w:rPr>
        <w:t xml:space="preserve">      Пояснительная записка </w:t>
      </w:r>
    </w:p>
    <w:p w:rsidR="00816CC5" w:rsidRPr="00A16F53" w:rsidRDefault="00816CC5" w:rsidP="00A16F53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A16F53">
        <w:rPr>
          <w:rFonts w:ascii="Times New Roman" w:hAnsi="Times New Roman"/>
          <w:sz w:val="28"/>
          <w:szCs w:val="28"/>
        </w:rPr>
        <w:t xml:space="preserve">Планируемые результаты </w:t>
      </w:r>
    </w:p>
    <w:p w:rsidR="00816CC5" w:rsidRPr="00A16F53" w:rsidRDefault="00816CC5" w:rsidP="00A16F53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A16F53">
        <w:rPr>
          <w:rFonts w:ascii="Times New Roman" w:hAnsi="Times New Roman"/>
          <w:sz w:val="28"/>
          <w:szCs w:val="28"/>
        </w:rPr>
        <w:t xml:space="preserve">Содержание тем учебного предмета (курса) </w:t>
      </w:r>
    </w:p>
    <w:p w:rsidR="00816CC5" w:rsidRPr="00A16F53" w:rsidRDefault="00816CC5" w:rsidP="00A16F5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A16F53">
        <w:rPr>
          <w:rFonts w:ascii="Times New Roman" w:hAnsi="Times New Roman"/>
          <w:sz w:val="28"/>
          <w:szCs w:val="28"/>
        </w:rPr>
        <w:t>Тематического планирования с указанием количества часов,  отводимых на освоение каждой темы</w:t>
      </w:r>
    </w:p>
    <w:p w:rsidR="00816CC5" w:rsidRPr="00A16F53" w:rsidRDefault="00816CC5" w:rsidP="00A16F53">
      <w:pPr>
        <w:rPr>
          <w:rFonts w:ascii="Times New Roman" w:hAnsi="Times New Roman"/>
          <w:sz w:val="28"/>
          <w:szCs w:val="28"/>
        </w:rPr>
      </w:pPr>
    </w:p>
    <w:p w:rsidR="00816CC5" w:rsidRPr="00A16F53" w:rsidRDefault="00816CC5" w:rsidP="00A16F53">
      <w:pPr>
        <w:rPr>
          <w:rFonts w:ascii="Times New Roman" w:hAnsi="Times New Roman"/>
          <w:sz w:val="28"/>
          <w:szCs w:val="28"/>
        </w:rPr>
      </w:pPr>
      <w:r w:rsidRPr="00A16F53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816CC5" w:rsidRDefault="00816CC5"/>
    <w:p w:rsidR="00816CC5" w:rsidRDefault="00816CC5"/>
    <w:sectPr w:rsidR="00816CC5" w:rsidSect="00B44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F0"/>
    <w:rsid w:val="00027ED2"/>
    <w:rsid w:val="000814FF"/>
    <w:rsid w:val="000A0A22"/>
    <w:rsid w:val="000B1BC8"/>
    <w:rsid w:val="000E5493"/>
    <w:rsid w:val="001536F0"/>
    <w:rsid w:val="00174008"/>
    <w:rsid w:val="0023774C"/>
    <w:rsid w:val="003C33B9"/>
    <w:rsid w:val="004746AF"/>
    <w:rsid w:val="00507124"/>
    <w:rsid w:val="005455BE"/>
    <w:rsid w:val="006C63C2"/>
    <w:rsid w:val="00732E76"/>
    <w:rsid w:val="0076382A"/>
    <w:rsid w:val="007B2709"/>
    <w:rsid w:val="007F406D"/>
    <w:rsid w:val="00800C08"/>
    <w:rsid w:val="00816CC5"/>
    <w:rsid w:val="009B2B40"/>
    <w:rsid w:val="009C5F43"/>
    <w:rsid w:val="00A16F53"/>
    <w:rsid w:val="00A2669D"/>
    <w:rsid w:val="00AB5496"/>
    <w:rsid w:val="00B4428E"/>
    <w:rsid w:val="00BE5911"/>
    <w:rsid w:val="00C0752F"/>
    <w:rsid w:val="00C34087"/>
    <w:rsid w:val="00CC02F8"/>
    <w:rsid w:val="00CC5A31"/>
    <w:rsid w:val="00E36812"/>
    <w:rsid w:val="00EE6028"/>
    <w:rsid w:val="00FE0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28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C33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279</Words>
  <Characters>1593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Windows</cp:lastModifiedBy>
  <cp:revision>14</cp:revision>
  <cp:lastPrinted>2019-01-28T22:01:00Z</cp:lastPrinted>
  <dcterms:created xsi:type="dcterms:W3CDTF">2017-10-17T12:48:00Z</dcterms:created>
  <dcterms:modified xsi:type="dcterms:W3CDTF">2019-01-28T22:03:00Z</dcterms:modified>
</cp:coreProperties>
</file>